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E77364" w:rsidRPr="00C017DF" w14:paraId="6254B171" w14:textId="77777777" w:rsidTr="00B4389C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1C7D6C" w14:textId="77777777" w:rsidR="00E77364" w:rsidRPr="006E3F12" w:rsidRDefault="00E77364" w:rsidP="0061313B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0490A5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ZZ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52DDFE2" w14:textId="77777777" w:rsidR="00E77364" w:rsidRPr="005D277D" w:rsidRDefault="00E77364" w:rsidP="0061313B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2C80D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B4389C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BB52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22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BB522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B52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B52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BB52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BB52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BB52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BB522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BB522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BF18ABE" w14:textId="77777777" w:rsidR="00E77364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6463C7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7364" w:rsidRPr="00C017DF" w14:paraId="031491D2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66282878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57D6E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0C9A5C6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12E97B58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D8D5A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89479E1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E77364" w:rsidRPr="00C017DF" w14:paraId="13BD321F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72ADA0A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1FB86AE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396A91E9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86C632C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1256C6D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E77364" w:rsidRPr="00C017DF" w14:paraId="59231EFE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C387C4B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E0534F4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8CD65C9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AC68E48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E4D5E2F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7364" w:rsidRPr="00C017DF" w14:paraId="5668627E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368E205" w14:textId="77777777" w:rsidR="00E77364" w:rsidRPr="00C017DF" w:rsidRDefault="00E77364" w:rsidP="0061313B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9B3BB4C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F253883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1F5D4A1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EEAF290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7364" w:rsidRPr="00C017DF" w14:paraId="206239A6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7D974FFD" w14:textId="77777777" w:rsidR="00E77364" w:rsidRPr="00C017DF" w:rsidRDefault="006C55F5" w:rsidP="006C55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E77364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0E4A368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4E5DA86B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A12F054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439AB017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7364" w:rsidRPr="00C017DF" w14:paraId="7C1E6B7D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34A603B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75AA9DA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32D1C2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04A5D6D9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92FEE5D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ED85414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7364" w:rsidRPr="00C017DF" w14:paraId="56E5D9EB" w14:textId="77777777" w:rsidTr="0061313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60E8DBA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75FE106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44895D1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4FA86FAE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D1509D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80E47CF" w14:textId="77777777" w:rsidR="00E77364" w:rsidRPr="00C017DF" w:rsidRDefault="00E77364" w:rsidP="00613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AE5E0D1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6FEE8099" w14:textId="77777777" w:rsidR="00615814" w:rsidRDefault="00506BD9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CE6E27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707A76">
        <w:rPr>
          <w:rFonts w:ascii="Arial" w:hAnsi="Arial" w:cs="Arial"/>
          <w:b/>
          <w:bCs/>
          <w:sz w:val="20"/>
          <w:szCs w:val="20"/>
        </w:rPr>
        <w:t>geen</w:t>
      </w:r>
    </w:p>
    <w:p w14:paraId="2BC86325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4ED6A89A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1905C2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5A2B4816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497955A0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13FFC21D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C0EEEBE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03E9BDDA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250AF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D229D7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40099B22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55C68AE1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3CCACA5B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C1DF1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A998ED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9CF770A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B9136B3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1CEC5895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0F00A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498ED2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8000F73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716B478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2D16208F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EBD3E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62E445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997865A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55D8CD1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40EFDFD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6AA0CE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EA7E20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1469474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50A1A0A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0F95C854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0032F81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E63447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B9F74E3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BB9D460" w14:textId="77777777" w:rsidR="005C32E5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164A5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  <w:p w14:paraId="73151D1F" w14:textId="77777777" w:rsidR="00164A56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0C0B271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2E739C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64A56" w:rsidRPr="00C017DF" w14:paraId="2BC8CD7A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F53DECA" w14:textId="77777777" w:rsidR="00164A56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2</w:t>
            </w:r>
            <w:r w:rsidRPr="00164A5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 </w:t>
            </w:r>
          </w:p>
          <w:p w14:paraId="5F96B94E" w14:textId="77777777" w:rsidR="00164A56" w:rsidRDefault="00B4389C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Buitenkant</w:t>
            </w:r>
          </w:p>
        </w:tc>
        <w:tc>
          <w:tcPr>
            <w:tcW w:w="6399" w:type="dxa"/>
          </w:tcPr>
          <w:p w14:paraId="344FE1F1" w14:textId="77777777" w:rsidR="00164A56" w:rsidRPr="00C017DF" w:rsidRDefault="00164A5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79BB702" w14:textId="77777777" w:rsidR="00164A56" w:rsidRPr="00C017DF" w:rsidRDefault="00164A5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7F7DA3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303B886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0CAAC24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1F0402CA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5A3ADB82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EBBCD2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29B7C265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09A96B25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575AF9">
        <w:rPr>
          <w:rFonts w:ascii="Arial" w:hAnsi="Arial" w:cs="Arial"/>
          <w:b/>
          <w:sz w:val="20"/>
          <w:szCs w:val="20"/>
        </w:rPr>
        <w:t>/8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438024BC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17DEEBA5" w14:textId="77777777" w:rsidTr="00CA6CDC">
        <w:tc>
          <w:tcPr>
            <w:tcW w:w="2098" w:type="dxa"/>
            <w:shd w:val="clear" w:color="auto" w:fill="auto"/>
          </w:tcPr>
          <w:p w14:paraId="260E2647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07DF2D71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02D721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E04040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6B1C3240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3C09EB0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6F8CAF6B">
          <v:line id="_x0000_s2071" style="position:absolute;z-index:1" from="-39.1pt,2.05pt" to="518.9pt,2.05pt">
            <v:stroke dashstyle="1 1" endcap="round"/>
          </v:line>
        </w:pict>
      </w:r>
    </w:p>
    <w:p w14:paraId="7F948CE4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0EE078F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6A4AED3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6D39F22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332946F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467523D7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323EC1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4B0D" w14:textId="77777777" w:rsidR="00323EC1" w:rsidRDefault="00323EC1">
      <w:r>
        <w:separator/>
      </w:r>
    </w:p>
  </w:endnote>
  <w:endnote w:type="continuationSeparator" w:id="0">
    <w:p w14:paraId="674C07D0" w14:textId="77777777" w:rsidR="00323EC1" w:rsidRDefault="0032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0281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000C257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5E2E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0D6BD6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FB9FF4D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D83F8B9" w14:textId="1B166370" w:rsidR="0050736E" w:rsidRPr="00B4389C" w:rsidRDefault="006F4254" w:rsidP="00B4389C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1873FA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0A92" w14:textId="77777777" w:rsidR="00323EC1" w:rsidRDefault="00323EC1">
      <w:r>
        <w:separator/>
      </w:r>
    </w:p>
  </w:footnote>
  <w:footnote w:type="continuationSeparator" w:id="0">
    <w:p w14:paraId="39DF6551" w14:textId="77777777" w:rsidR="00323EC1" w:rsidRDefault="00323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A1AE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8CF3B72" w14:textId="77777777" w:rsidR="0050736E" w:rsidRPr="00D436E8" w:rsidRDefault="00B4389C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078F78B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BBD6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2BDDE12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7A1395AB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951F1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5C61AEAA" w14:textId="77777777" w:rsidR="0082155D" w:rsidRPr="0082155D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82155D" w:rsidRPr="0082155D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</w:p>
              <w:p w14:paraId="2A769F2E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0709588">
    <w:abstractNumId w:val="2"/>
  </w:num>
  <w:num w:numId="2" w16cid:durableId="982733612">
    <w:abstractNumId w:val="8"/>
  </w:num>
  <w:num w:numId="3" w16cid:durableId="1960062090">
    <w:abstractNumId w:val="3"/>
  </w:num>
  <w:num w:numId="4" w16cid:durableId="1926526482">
    <w:abstractNumId w:val="12"/>
  </w:num>
  <w:num w:numId="5" w16cid:durableId="1939674524">
    <w:abstractNumId w:val="10"/>
  </w:num>
  <w:num w:numId="6" w16cid:durableId="937715478">
    <w:abstractNumId w:val="9"/>
  </w:num>
  <w:num w:numId="7" w16cid:durableId="256329188">
    <w:abstractNumId w:val="5"/>
  </w:num>
  <w:num w:numId="8" w16cid:durableId="1945503539">
    <w:abstractNumId w:val="4"/>
  </w:num>
  <w:num w:numId="9" w16cid:durableId="1797022039">
    <w:abstractNumId w:val="11"/>
  </w:num>
  <w:num w:numId="10" w16cid:durableId="220748323">
    <w:abstractNumId w:val="6"/>
  </w:num>
  <w:num w:numId="11" w16cid:durableId="898246716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12417497">
    <w:abstractNumId w:val="7"/>
  </w:num>
  <w:num w:numId="13" w16cid:durableId="693263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nLEW51KE0e8Mm/4m9wkGzAThfZ3oSkTfLyVvvhSX7BFoKtdgAuYVYbOiXODEvvCOcZW9zpmlQ7U1C/Oj5l8rsQ==" w:salt="QM/AP27yE6ptmqP1ulEyzw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2444A"/>
    <w:rsid w:val="00034ADF"/>
    <w:rsid w:val="000376AD"/>
    <w:rsid w:val="00051F13"/>
    <w:rsid w:val="000B4204"/>
    <w:rsid w:val="000B4AD3"/>
    <w:rsid w:val="000D6BD6"/>
    <w:rsid w:val="000E2DCB"/>
    <w:rsid w:val="000E7734"/>
    <w:rsid w:val="00124764"/>
    <w:rsid w:val="00164A56"/>
    <w:rsid w:val="001873FA"/>
    <w:rsid w:val="001A5483"/>
    <w:rsid w:val="00227773"/>
    <w:rsid w:val="00254188"/>
    <w:rsid w:val="00255C21"/>
    <w:rsid w:val="002715D6"/>
    <w:rsid w:val="00280BB4"/>
    <w:rsid w:val="002B16AC"/>
    <w:rsid w:val="00323EC1"/>
    <w:rsid w:val="00347475"/>
    <w:rsid w:val="00365959"/>
    <w:rsid w:val="003747C1"/>
    <w:rsid w:val="00377F36"/>
    <w:rsid w:val="003943FF"/>
    <w:rsid w:val="003E3299"/>
    <w:rsid w:val="00403C13"/>
    <w:rsid w:val="00482264"/>
    <w:rsid w:val="00487D43"/>
    <w:rsid w:val="004F0048"/>
    <w:rsid w:val="00506BD9"/>
    <w:rsid w:val="0050736E"/>
    <w:rsid w:val="005538BF"/>
    <w:rsid w:val="00575AF9"/>
    <w:rsid w:val="00580B78"/>
    <w:rsid w:val="005C1E53"/>
    <w:rsid w:val="005C32E5"/>
    <w:rsid w:val="0061313B"/>
    <w:rsid w:val="00615814"/>
    <w:rsid w:val="006B7AE8"/>
    <w:rsid w:val="006C07D3"/>
    <w:rsid w:val="006C55F5"/>
    <w:rsid w:val="006D41C6"/>
    <w:rsid w:val="006E36AA"/>
    <w:rsid w:val="006F4254"/>
    <w:rsid w:val="00707A76"/>
    <w:rsid w:val="00737503"/>
    <w:rsid w:val="00786B44"/>
    <w:rsid w:val="00814486"/>
    <w:rsid w:val="0082155D"/>
    <w:rsid w:val="00837B03"/>
    <w:rsid w:val="008826C9"/>
    <w:rsid w:val="008D0AEE"/>
    <w:rsid w:val="008F7DEB"/>
    <w:rsid w:val="0090196A"/>
    <w:rsid w:val="00951F10"/>
    <w:rsid w:val="00956E9F"/>
    <w:rsid w:val="009A0B8C"/>
    <w:rsid w:val="009B4642"/>
    <w:rsid w:val="00A00732"/>
    <w:rsid w:val="00AB0061"/>
    <w:rsid w:val="00AB3BC5"/>
    <w:rsid w:val="00AC3BFC"/>
    <w:rsid w:val="00AC5736"/>
    <w:rsid w:val="00AF638E"/>
    <w:rsid w:val="00B40CDD"/>
    <w:rsid w:val="00B4389C"/>
    <w:rsid w:val="00B92AFE"/>
    <w:rsid w:val="00B9610A"/>
    <w:rsid w:val="00BB522C"/>
    <w:rsid w:val="00BC4F8C"/>
    <w:rsid w:val="00BF1144"/>
    <w:rsid w:val="00C017DF"/>
    <w:rsid w:val="00C20913"/>
    <w:rsid w:val="00C5793A"/>
    <w:rsid w:val="00CA6CDC"/>
    <w:rsid w:val="00CE0DF7"/>
    <w:rsid w:val="00CE6E27"/>
    <w:rsid w:val="00CF5B5D"/>
    <w:rsid w:val="00D277FB"/>
    <w:rsid w:val="00D3654D"/>
    <w:rsid w:val="00D436E8"/>
    <w:rsid w:val="00D7052B"/>
    <w:rsid w:val="00DA5D3F"/>
    <w:rsid w:val="00DB0F77"/>
    <w:rsid w:val="00DB7EF0"/>
    <w:rsid w:val="00E21897"/>
    <w:rsid w:val="00E62B15"/>
    <w:rsid w:val="00E77364"/>
    <w:rsid w:val="00E80E79"/>
    <w:rsid w:val="00EA2F77"/>
    <w:rsid w:val="00EA7502"/>
    <w:rsid w:val="00F26A9E"/>
    <w:rsid w:val="00F56249"/>
    <w:rsid w:val="00F804C1"/>
    <w:rsid w:val="00FA6598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49097DE1"/>
  <w15:chartTrackingRefBased/>
  <w15:docId w15:val="{6B5354F7-410E-4965-9603-D2B146202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977EB0-622A-46FD-9293-8C8CC2B32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B6FAB8-7A8D-42C8-BC78-880A6CE1DE7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8FBF43-8668-48C2-B108-BC20F948321F}"/>
</file>

<file path=customXml/itemProps4.xml><?xml version="1.0" encoding="utf-8"?>
<ds:datastoreItem xmlns:ds="http://schemas.openxmlformats.org/officeDocument/2006/customXml" ds:itemID="{B38F4F05-DCA4-4437-92CB-CE0E1F31D39B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protocol-plicht-solo-zz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2024-02-26T13:30:00Z</dcterms:created>
  <dcterms:modified xsi:type="dcterms:W3CDTF">2024-02-26T13:30:00Z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